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Bury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Bury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Bury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Bury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Bury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Bury North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68.4% </w:t>
      </w:r>
      <w:r w:rsidRPr="004747BF">
        <w:rPr>
          <w:rFonts w:ascii="Libre Franklin Light" w:eastAsia="Times New Roman" w:hAnsi="Libre Franklin Light" w:cs="Calibri Light"/>
        </w:rPr>
        <w:t xml:space="preserve">of those respondents classified as PGSI 8+ in Bury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Bury North is estimated to be </w:t>
      </w:r>
      <w:r w:rsidRPr="00773DF7">
        <w:rPr>
          <w:rFonts w:ascii="Libre Franklin Light" w:eastAsia="Times New Roman" w:hAnsi="Libre Franklin Light" w:cs="Calibri Light"/>
          <w:b/>
          <w:bCs/>
          <w:color w:val="C45911" w:themeColor="accent2" w:themeShade="BF"/>
        </w:rPr>
        <w:t xml:space="preserve">£2,319,673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Bury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Bury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Bury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y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Bury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y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Bury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y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Bury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Bury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Bury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Bury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Bury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Bury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£2,319,673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Bury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£37,784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£781,387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£55,976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£15,743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£28,863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£1,399,920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£2,319,673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Bury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Bury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Bury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Bury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Bury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Bury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Bury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Bury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42EDB2-BA02-4A78-8301-54DE600D09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